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3775F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PYKMAN, younger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0274511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Affebrigg</w:t>
      </w:r>
      <w:proofErr w:type="spellEnd"/>
      <w:r>
        <w:rPr>
          <w:rFonts w:ascii="Times New Roman" w:hAnsi="Times New Roman" w:cs="Times New Roman"/>
          <w:sz w:val="24"/>
          <w:szCs w:val="24"/>
        </w:rPr>
        <w:t>”, Essex.</w:t>
      </w:r>
    </w:p>
    <w:p w14:paraId="7D915093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ACD0878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6CACF91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Essex the moiety of the taxes of </w:t>
      </w:r>
    </w:p>
    <w:p w14:paraId="1D89BDB4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fifteenth and a tenth which were granted to the King at the last Parliament.</w:t>
      </w:r>
    </w:p>
    <w:p w14:paraId="483F5591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40C277D6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F7C369D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B481820" w14:textId="77777777" w:rsidR="008B6303" w:rsidRDefault="008B6303" w:rsidP="008B630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2F3519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69C92" w14:textId="77777777" w:rsidR="008B6303" w:rsidRDefault="008B6303" w:rsidP="009139A6">
      <w:r>
        <w:separator/>
      </w:r>
    </w:p>
  </w:endnote>
  <w:endnote w:type="continuationSeparator" w:id="0">
    <w:p w14:paraId="4F6932E2" w14:textId="77777777" w:rsidR="008B6303" w:rsidRDefault="008B63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91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6D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CF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0E392" w14:textId="77777777" w:rsidR="008B6303" w:rsidRDefault="008B6303" w:rsidP="009139A6">
      <w:r>
        <w:separator/>
      </w:r>
    </w:p>
  </w:footnote>
  <w:footnote w:type="continuationSeparator" w:id="0">
    <w:p w14:paraId="7A5880E2" w14:textId="77777777" w:rsidR="008B6303" w:rsidRDefault="008B63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5FD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95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5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303"/>
    <w:rsid w:val="000666E0"/>
    <w:rsid w:val="002510B7"/>
    <w:rsid w:val="005C130B"/>
    <w:rsid w:val="00826F5C"/>
    <w:rsid w:val="008B630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5FA"/>
  <w15:chartTrackingRefBased/>
  <w15:docId w15:val="{63594B60-9ABA-4917-881A-1104B953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303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2023-11-16T20:09:00Z</dcterms:created>
  <dcterms:modified xsi:type="dcterms:W3CDTF">2023-11-16T20:10:00Z</dcterms:modified>
</cp:coreProperties>
</file>